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F946C0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74CF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74CF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4CFD"/>
    <w:rsid w:val="00F77E85"/>
    <w:rsid w:val="00F833B5"/>
    <w:rsid w:val="00F946C0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85DB-ADA3-47BA-B09F-F1E885F3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2018-12-26T02:35:00Z</dcterms:modified>
</cp:coreProperties>
</file>